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97C92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30D1">
        <w:rPr>
          <w:rFonts w:ascii="Times New Roman" w:hAnsi="Times New Roman" w:cs="Times New Roman"/>
          <w:sz w:val="24"/>
          <w:szCs w:val="24"/>
          <w:u w:val="single"/>
        </w:rPr>
        <w:t>William GEFFREY</w:t>
      </w:r>
      <w:r w:rsidRPr="00AB30D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B30D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B30D1">
        <w:rPr>
          <w:rFonts w:ascii="Times New Roman" w:hAnsi="Times New Roman" w:cs="Times New Roman"/>
          <w:sz w:val="24"/>
          <w:szCs w:val="24"/>
        </w:rPr>
        <w:t>fl.1456)</w:t>
      </w:r>
    </w:p>
    <w:p w14:paraId="711CB2DF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30D1">
        <w:rPr>
          <w:rFonts w:ascii="Times New Roman" w:hAnsi="Times New Roman" w:cs="Times New Roman"/>
          <w:sz w:val="24"/>
          <w:szCs w:val="24"/>
        </w:rPr>
        <w:t xml:space="preserve">of Bentley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Pauncefoot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>, Worcestershire.</w:t>
      </w:r>
    </w:p>
    <w:p w14:paraId="7506F9F0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F5FCE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B1FCE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30D1">
        <w:rPr>
          <w:rFonts w:ascii="Times New Roman" w:hAnsi="Times New Roman" w:cs="Times New Roman"/>
          <w:sz w:val="24"/>
          <w:szCs w:val="24"/>
        </w:rPr>
        <w:t>21 Jun.1456</w:t>
      </w:r>
      <w:r w:rsidRPr="00AB30D1">
        <w:rPr>
          <w:rFonts w:ascii="Times New Roman" w:hAnsi="Times New Roman" w:cs="Times New Roman"/>
          <w:sz w:val="24"/>
          <w:szCs w:val="24"/>
        </w:rPr>
        <w:tab/>
        <w:t xml:space="preserve">He gave his lands in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Tardebigge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 xml:space="preserve"> and Bentley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Pauncefoot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 xml:space="preserve"> to William </w:t>
      </w:r>
    </w:p>
    <w:p w14:paraId="75FFDDA0" w14:textId="77777777" w:rsidR="00AB30D1" w:rsidRPr="00AB30D1" w:rsidRDefault="00AB30D1" w:rsidP="00AB30D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AB30D1">
        <w:rPr>
          <w:rFonts w:ascii="Times New Roman" w:hAnsi="Times New Roman" w:cs="Times New Roman"/>
          <w:sz w:val="24"/>
          <w:szCs w:val="24"/>
        </w:rPr>
        <w:t>Strynger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Tardebigge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 xml:space="preserve">(q.v.) and Richard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Cokys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 xml:space="preserve">, farmer of </w:t>
      </w:r>
      <w:proofErr w:type="spellStart"/>
      <w:r w:rsidRPr="00AB30D1">
        <w:rPr>
          <w:rFonts w:ascii="Times New Roman" w:hAnsi="Times New Roman" w:cs="Times New Roman"/>
          <w:sz w:val="24"/>
          <w:szCs w:val="24"/>
        </w:rPr>
        <w:t>Sheltwood</w:t>
      </w:r>
      <w:proofErr w:type="spellEnd"/>
      <w:r w:rsidRPr="00AB30D1">
        <w:rPr>
          <w:rFonts w:ascii="Times New Roman" w:hAnsi="Times New Roman" w:cs="Times New Roman"/>
          <w:sz w:val="24"/>
          <w:szCs w:val="24"/>
        </w:rPr>
        <w:t>(q.v.).     (T.N.A. ref. ER 139/72)</w:t>
      </w:r>
    </w:p>
    <w:p w14:paraId="73E64160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7029F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C8C9F" w14:textId="77777777" w:rsidR="00AB30D1" w:rsidRPr="00AB30D1" w:rsidRDefault="00AB30D1" w:rsidP="00AB30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30D1">
        <w:rPr>
          <w:rFonts w:ascii="Times New Roman" w:hAnsi="Times New Roman" w:cs="Times New Roman"/>
          <w:sz w:val="24"/>
          <w:szCs w:val="24"/>
        </w:rPr>
        <w:t>19 February 2022</w:t>
      </w:r>
    </w:p>
    <w:p w14:paraId="62E7AAF8" w14:textId="77777777" w:rsidR="00BA00AB" w:rsidRPr="00AB30D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B30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6B37" w14:textId="77777777" w:rsidR="00AB30D1" w:rsidRDefault="00AB30D1" w:rsidP="009139A6">
      <w:r>
        <w:separator/>
      </w:r>
    </w:p>
  </w:endnote>
  <w:endnote w:type="continuationSeparator" w:id="0">
    <w:p w14:paraId="04C2B8B5" w14:textId="77777777" w:rsidR="00AB30D1" w:rsidRDefault="00AB30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34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C5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B1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DBCF" w14:textId="77777777" w:rsidR="00AB30D1" w:rsidRDefault="00AB30D1" w:rsidP="009139A6">
      <w:r>
        <w:separator/>
      </w:r>
    </w:p>
  </w:footnote>
  <w:footnote w:type="continuationSeparator" w:id="0">
    <w:p w14:paraId="08F930C1" w14:textId="77777777" w:rsidR="00AB30D1" w:rsidRDefault="00AB30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31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2C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10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0D1"/>
    <w:rsid w:val="000666E0"/>
    <w:rsid w:val="002510B7"/>
    <w:rsid w:val="005C130B"/>
    <w:rsid w:val="00826F5C"/>
    <w:rsid w:val="009139A6"/>
    <w:rsid w:val="009448BB"/>
    <w:rsid w:val="00A3176C"/>
    <w:rsid w:val="00AB30D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9C0BA"/>
  <w15:chartTrackingRefBased/>
  <w15:docId w15:val="{37F5296A-3D34-4739-9A0F-8850C5F8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2022-03-04T11:19:00Z</dcterms:created>
  <dcterms:modified xsi:type="dcterms:W3CDTF">2022-03-04T11:20:00Z</dcterms:modified>
</cp:coreProperties>
</file>